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69A54" w14:textId="681D72BC" w:rsidR="00722F2A" w:rsidRDefault="00722F2A" w:rsidP="00722F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BASSET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fl.1469)</w:t>
      </w:r>
    </w:p>
    <w:p w14:paraId="053B3DA5" w14:textId="66F7CB20" w:rsidR="00722F2A" w:rsidRDefault="00722F2A" w:rsidP="00722F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</w:t>
      </w:r>
      <w:r>
        <w:rPr>
          <w:rFonts w:cs="Times New Roman"/>
          <w:szCs w:val="24"/>
        </w:rPr>
        <w:t>entleman.</w:t>
      </w:r>
    </w:p>
    <w:p w14:paraId="4CB88E1A" w14:textId="77777777" w:rsidR="00722F2A" w:rsidRDefault="00722F2A" w:rsidP="00722F2A">
      <w:pPr>
        <w:pStyle w:val="NoSpacing"/>
        <w:rPr>
          <w:rFonts w:cs="Times New Roman"/>
          <w:szCs w:val="24"/>
        </w:rPr>
      </w:pPr>
    </w:p>
    <w:p w14:paraId="5F3046E6" w14:textId="77777777" w:rsidR="00722F2A" w:rsidRDefault="00722F2A" w:rsidP="00722F2A">
      <w:pPr>
        <w:pStyle w:val="NoSpacing"/>
        <w:rPr>
          <w:rFonts w:cs="Times New Roman"/>
          <w:szCs w:val="24"/>
        </w:rPr>
      </w:pPr>
    </w:p>
    <w:p w14:paraId="5A1CBC05" w14:textId="77777777" w:rsidR="00722F2A" w:rsidRDefault="00722F2A" w:rsidP="00722F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Jan.1469</w:t>
      </w:r>
      <w:r>
        <w:rPr>
          <w:rFonts w:cs="Times New Roman"/>
          <w:szCs w:val="24"/>
        </w:rPr>
        <w:tab/>
        <w:t xml:space="preserve">He was one of those to whom Nicholas </w:t>
      </w:r>
      <w:proofErr w:type="spellStart"/>
      <w:r>
        <w:rPr>
          <w:rFonts w:cs="Times New Roman"/>
          <w:szCs w:val="24"/>
        </w:rPr>
        <w:t>Crabe</w:t>
      </w:r>
      <w:proofErr w:type="spellEnd"/>
      <w:r>
        <w:rPr>
          <w:rFonts w:cs="Times New Roman"/>
          <w:szCs w:val="24"/>
        </w:rPr>
        <w:t xml:space="preserve"> of London(q.v.) gifted his </w:t>
      </w:r>
    </w:p>
    <w:p w14:paraId="1B65FD2F" w14:textId="77777777" w:rsidR="00722F2A" w:rsidRDefault="00722F2A" w:rsidP="00722F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goods and chattels.</w:t>
      </w:r>
    </w:p>
    <w:p w14:paraId="32AEC719" w14:textId="77777777" w:rsidR="00722F2A" w:rsidRDefault="00722F2A" w:rsidP="00722F2A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162)</w:t>
      </w:r>
    </w:p>
    <w:p w14:paraId="7618C772" w14:textId="77777777" w:rsidR="00722F2A" w:rsidRDefault="00722F2A" w:rsidP="00722F2A">
      <w:pPr>
        <w:pStyle w:val="NoSpacing"/>
        <w:rPr>
          <w:rFonts w:cs="Times New Roman"/>
          <w:szCs w:val="24"/>
        </w:rPr>
      </w:pPr>
    </w:p>
    <w:p w14:paraId="2FA8578D" w14:textId="77777777" w:rsidR="00722F2A" w:rsidRDefault="00722F2A" w:rsidP="00722F2A">
      <w:pPr>
        <w:pStyle w:val="NoSpacing"/>
        <w:rPr>
          <w:rFonts w:cs="Times New Roman"/>
          <w:szCs w:val="24"/>
        </w:rPr>
      </w:pPr>
    </w:p>
    <w:p w14:paraId="68338EDE" w14:textId="77777777" w:rsidR="00722F2A" w:rsidRDefault="00722F2A" w:rsidP="00722F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p w14:paraId="07ACD5DA" w14:textId="1CFCC1E7" w:rsidR="00722F2A" w:rsidRPr="00722F2A" w:rsidRDefault="00722F2A" w:rsidP="00722F2A">
      <w:pPr>
        <w:pStyle w:val="NoSpacing"/>
        <w:rPr>
          <w:rFonts w:cs="Times New Roman"/>
          <w:szCs w:val="24"/>
        </w:rPr>
      </w:pPr>
    </w:p>
    <w:p w14:paraId="2C8E47B3" w14:textId="56B2DE06" w:rsidR="00722F2A" w:rsidRPr="00722F2A" w:rsidRDefault="00722F2A" w:rsidP="00722F2A">
      <w:pPr>
        <w:pStyle w:val="NoSpacing"/>
        <w:rPr>
          <w:rFonts w:cs="Times New Roman"/>
          <w:szCs w:val="24"/>
        </w:rPr>
      </w:pPr>
    </w:p>
    <w:sectPr w:rsidR="00722F2A" w:rsidRPr="00722F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43BF9" w14:textId="77777777" w:rsidR="00722F2A" w:rsidRDefault="00722F2A" w:rsidP="009139A6">
      <w:r>
        <w:separator/>
      </w:r>
    </w:p>
  </w:endnote>
  <w:endnote w:type="continuationSeparator" w:id="0">
    <w:p w14:paraId="41A7C75D" w14:textId="77777777" w:rsidR="00722F2A" w:rsidRDefault="00722F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DE4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858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468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77549" w14:textId="77777777" w:rsidR="00722F2A" w:rsidRDefault="00722F2A" w:rsidP="009139A6">
      <w:r>
        <w:separator/>
      </w:r>
    </w:p>
  </w:footnote>
  <w:footnote w:type="continuationSeparator" w:id="0">
    <w:p w14:paraId="073E7CB3" w14:textId="77777777" w:rsidR="00722F2A" w:rsidRDefault="00722F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6DC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AAE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AE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2A"/>
    <w:rsid w:val="000666E0"/>
    <w:rsid w:val="002510B7"/>
    <w:rsid w:val="00391682"/>
    <w:rsid w:val="005675E9"/>
    <w:rsid w:val="005C130B"/>
    <w:rsid w:val="00722F2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5D47F"/>
  <w15:chartTrackingRefBased/>
  <w15:docId w15:val="{D1992DE8-CE43-4102-A9EF-3D797F57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2023-05-09T12:52:00Z</dcterms:created>
  <dcterms:modified xsi:type="dcterms:W3CDTF">2023-05-09T13:04:00Z</dcterms:modified>
</cp:coreProperties>
</file>